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>ДОНИШГОЊИ МИЛЛИИ ТОЉИКИСТОН</w:t>
      </w: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>ФАКУЛТЕТИ ТАЪРИХ</w:t>
      </w: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>КАФЕДРАИ ТАЪРИХИ ХАЛЌИ ТОЉИК</w:t>
      </w: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ТЕСТ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ОИ УМУМИДОНИШГ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ЊЇ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АЗ ФАННИ «ТАЪРИХИ МУОСИРИ ТО</w:t>
      </w:r>
      <w:r w:rsidRPr="005F7DC8">
        <w:rPr>
          <w:rFonts w:ascii="Times New Roman Tj" w:hAnsi="Times New Roman Tj"/>
          <w:sz w:val="24"/>
          <w:szCs w:val="24"/>
        </w:rPr>
        <w:t>Љ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ИКИСТОН” БАРОИ НИМСОЛАИ ЯКУМИ СОЛИ ТАЊСИЛИ 2024-2025</w:t>
      </w: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483A5C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</w:rPr>
        <w:t>ДУШАНБЕ – 202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5</w:t>
      </w: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</w:p>
    <w:p w:rsidR="00F00EDA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Саволномањо аз фанни “Таърихи муосири Тољикистон” барои донишљўёни ихтисосњои ѓайритаърихї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Кай ба Б.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афуров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унвони «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рамониТо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10 майи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15 декабри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5 январи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8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15 ноябри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Бо тарзи райъпурсии умумихалк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кадом номзад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 Президенти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 со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ибисти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лол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 интихоб шудаанд?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Набиев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Э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ор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Ма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камов, Акбаршо Искандаров, Сафаралї Кенљаев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Изатулло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аёев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Султон Мирзошоев;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Ра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монНабиев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Дар Тољикистон кай ва дар кадом асос парламенти касбї ташкил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1999 дар асоси ворид намудани таѓйиру иловањо ба Конститутсияи Љумњурии Тољикистон оид ба таљзияи њокимияти давлатї ба се шохаи мустаќил;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1998 дар асоси ба низоми идоракунии парламентї гузаштани кишвар;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2000 дар асоси мустањкам намудани љомеаи демократї;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1994 дар такя ба ќабули Конститутсияи Љумњурии Тољикистон;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1997 дар асоси принсипи таљзияи њокимияти давлатї ба се шоха;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Ба Конститутсияи Љумњурии Тољикистон чанд маротиба таѓйиру иловањо ворид карда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Се маротиба: солњои 1997, 1999, 2001 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Ду маротиба: солњои 1999,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Як маротиба: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Се маротиба солњои 1999, 2001,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color w:val="000000"/>
          <w:sz w:val="24"/>
          <w:szCs w:val="24"/>
          <w:lang w:val="tg-Cyrl-TJ"/>
        </w:rPr>
        <w:t>$E)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Се маротиба: солњои 1999, 2003,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рамонони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икистони со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ибисти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лол ки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 мебошанд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Спитамен, Деваштич, Сумбоди Муѓ, Восеъ;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Исмоили Сомонї, Темурмалик, Ма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муди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 Т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ороб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Яъќуб ибни Лайс, Муканнаъ, Абумуслим;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Бе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зод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.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ом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, А. Дониш, Б. Рањимзода, Љ. Икромї;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С. Айн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Б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.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афуров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, Э. Ра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. Турсунзода, Н. Махсум, Ш. Шо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темур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ба Садриддин Айн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унвони «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4 апрели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27 сентябри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8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10 феврали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5 майи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ба Э. 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унвони «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21 январи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10 марти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6 апрели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11 декабри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7 сентябри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8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Кадоме аз ин 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оро чун 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зи матбуоти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 та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лил мекунанд ва он марбут ба кадом воќеаи таърихист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?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6 феврал, бо нашри рўзномаи «Тољикистони сурх»;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22 январ, бо нашри рўзномаи «Тољикистони советї»;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27 июн, бо нашри рўзномаи «Шўълаи инќилоб»;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11 март, бо нашри рўзномаи «Бухорои шариф»</w:t>
      </w:r>
      <w:r w:rsidRPr="002B5855"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22 июл, бо нашри рўзномаи «Хўљанд»;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Ќонун «Дар бораи маориф» дар Љумњурии Тољикистон бори аввал  кадом сол ќабул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21 декабри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27 юни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25 апрели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23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27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Анљумани 1-уми Њизби халќии демократии Тољикистон кадом сол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10 декабри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27 юни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25 апрели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23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27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2700 солагии китоби “Авесто” кадом сол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Моњи майи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Моњи сентябри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Моњи июни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Моњи августи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Моњи январи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Кадом сол аз тарафи ЮНЕСКО «Соли Љалолиддини Румї»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1150 – солагии  Абўабдуллоњи Рўдакї кадом сол баргузор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дар шањри Душанбе Кохи Миллат ва «Боѓи устод Рўдакї» кушода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7 ноябри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17 августи соли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27 октябри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августи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11 январи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дар нати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аи раъйпурсии умумихал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мон бори аввал Президенти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 интихоб 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9-уми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22-юми октябри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19-уми ноябри соли 1992;</w:t>
      </w:r>
    </w:p>
    <w:p w:rsidR="00F00EDA" w:rsidRPr="006430A2" w:rsidRDefault="00F00EDA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2-юми марти соли 1993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6-уми ноябри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ба Н. Махсум (Н. Лутфуллоев) унвони «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8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11 декабри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7 майи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11 сентябри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27 июни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ба Ш. Шо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темур унвони «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11 декабри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5 майи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7 сентябри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11 майи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27 июни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Кай дар Љумњурии Тољикистон 1100- солагии давлати Сомониён бо тантана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ашн гирифта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декабри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ноябри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июни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сентябри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марти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>19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шартномаи СММ дар бораи ма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оми байналмиллал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гирифтани Иди Навр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 ба тасвиб расид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Муаллифи асари “Ниго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е ба таърих ва тамаддуни ориё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кист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ва кадом сол рўи нашр омадааст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соли 2006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Мирзо Турсунзода соли 1969;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Сотим Улу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зода соли 1964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Бобо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афуров соли 1972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С. Айнї соли 1952;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лосияи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XVI-и Шўрои Олии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 доир 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Ноябр-декабри соли 1992, дар Ху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анд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Апрели соли 1997, дар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Феврали соли 1993, дар Бадахшон;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Августи соли 1994, дар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онтеппа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Декабри соли 1994, дар К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лоб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Созишнома умум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«Дар бораи бар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арор гардидани сул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ва  ризоияти милл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дар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байни президенти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икистон–Э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момалї 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н ва ро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бари итти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оди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ик–С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 А. Нур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 ба имзо расидааст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27 июни соли 1997, дар Маскав;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20 сентябри соли 1994, дар Те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рон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26 январи соли 1996, дар Толикон;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марти соли 1997, дар Маш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26 декабри соли 1996, дар Маскав;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«Њаракати вањдати миллї ва эњёи Тољикистон» таъсис ёфт.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18 июли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20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26 январи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марти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26 декабри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Муаллифи китоби «То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икон дар оинаи таърих» кист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en-US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 xml:space="preserve">$A)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 xml:space="preserve">.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абов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en-US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С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 xml:space="preserve">.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Айн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Э. Ра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Б. Искандаров;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А. Мухторов;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Конститутсияи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икистони со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ибисти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лол кай ва бо кадом ро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абул 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6 ноябри соли 1994, бо ро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ираъидиииумумихал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(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референдум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);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 декабри соли 1994, дар конгресси хал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қӣ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15 июни соли 1993, дар ма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лисисаро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ни давлат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оиИДМ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11 апрели соли 1991, дар сессияи Шурои Ол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5 январи соли 1995, дар Маљ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лисиОлї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Кадом сол аз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ониби Пешвои миллат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соли “Оила” эълон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Кадом сол аз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ониби Пешвои миллат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мон “Соли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авонон” эълон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Кадом сол аз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ониби Пешвои миллат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соли “Соли Рушди саёйё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унар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 мардум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” эълон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Сафари аввалини кории Президенти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урии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збекистон Шав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ат Мирзиёев ба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7 марти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9 марти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11 декабри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20 ноябри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12 апрели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Муаллифи китоби “Че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 мондагор” кист ва кадом сол нашр гардидааст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Юсуфшо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Я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убов, соли 2015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мон, соли 2016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Сотим Улу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зода, соли 1976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Бобо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он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афуров, соли 1972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С. Айн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, соли 1949;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“Да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солаи байналмилалии амал об барои рушди устувор” кадом сол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оро дар бар мегирад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2014-2024;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2015-2025;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2016-2026;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2017-2027;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2018-2028;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Осорхонаи милли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 кай ба истифода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2011;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аввали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30 ноябр то 23 декабри соли 1995 дар ш. Аш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чењраи сиёсї ва барљастаи Афѓонистон дар ба даст овардани сулњи тољикон сањм гузоштааст?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Њомид Карзай;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Абдулло Абдулло;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Ањмадшоњи Масъуд;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Гулбиддин Њикматёр;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Ашраф Ѓанї;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Кай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онуни </w:t>
      </w:r>
      <w:r w:rsidRPr="005F7DC8">
        <w:rPr>
          <w:rFonts w:ascii="Cambria" w:eastAsia="MS Mincho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Т «Дар бораи танзими анъана ва </w:t>
      </w:r>
      <w:r w:rsidRPr="005F7DC8">
        <w:rPr>
          <w:rFonts w:ascii="Cambria" w:eastAsia="MS Mincho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ашну маросим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о дар </w:t>
      </w:r>
      <w:r w:rsidRPr="005F7DC8">
        <w:rPr>
          <w:rFonts w:ascii="Cambria" w:eastAsia="MS Mincho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 То</w:t>
      </w:r>
      <w:r w:rsidRPr="005F7DC8">
        <w:rPr>
          <w:rFonts w:ascii="Cambria" w:eastAsia="MS Mincho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икистон»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абул 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15 декабри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5 марти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12 майи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8 июни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13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@3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6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Аз кадом сол ин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ониб 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ӯ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зи забони давлат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5-уми октябр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ашн гирифта мешавад?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2011;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@3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7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1310-солагии Аб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анифа Нуъмон ибни Собит, Имоми Аъзам кадом сол дар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Т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онун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“дар бораи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ифзи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саломатии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олии”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кай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тасди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A</w:t>
      </w:r>
      <w:r w:rsidRPr="002B5855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2B5855">
        <w:rPr>
          <w:rFonts w:ascii="Times New Roman" w:hAnsi="Times New Roman"/>
          <w:bCs/>
          <w:color w:val="000000"/>
          <w:sz w:val="24"/>
          <w:szCs w:val="24"/>
        </w:rPr>
        <w:t>$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B</w:t>
      </w:r>
      <w:r w:rsidRPr="002B5855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2B5855">
        <w:rPr>
          <w:rFonts w:ascii="Times New Roman" w:hAnsi="Times New Roman"/>
          <w:bCs/>
          <w:color w:val="000000"/>
          <w:sz w:val="24"/>
          <w:szCs w:val="24"/>
        </w:rPr>
        <w:t>$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C</w:t>
      </w:r>
      <w:r w:rsidRPr="002B5855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6430A2">
        <w:rPr>
          <w:rFonts w:ascii="Times New Roman" w:hAnsi="Times New Roman"/>
          <w:bCs/>
          <w:color w:val="000000"/>
          <w:sz w:val="24"/>
          <w:szCs w:val="24"/>
        </w:rPr>
        <w:t>$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D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>$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E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Пули миллии “сомон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” кай ба муомилот бароварда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3 сентябри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20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5 сентябр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6 январи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30 октябри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Лои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Шерал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1940 дар н. Айн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1935 дар н. Пан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акент;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1941 дар н. Пан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акент;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1945 дар ш. Исфара;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1943 дар ш. Конибодом;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Донишго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 славянии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икистону Русия кадом сол ба фаъолият шуруъ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Кадом сол дар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ур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соли “Соли тамаддуни ориё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”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Китобхонаи миллии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икистон кай ифтито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20 марти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30 марти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20 марти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5 апрели соли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23 майи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изби хал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-демократии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икистон кай таъсис ёфтааст?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6 марти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23 апрели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23 октябри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10 декабри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 майи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Муаллифи китоби «Забони миллат–њастии миллат» кист ва кадом сол нашр гардидааст?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Эмомалї Рањмон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Рањим Массов соли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Бањриддин Камолиддинов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Нуъмон Неъматов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Ањрор Мухторов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Аз кадом сол  дар љумњурї 23 май њамчун «Рўзи љавонон» љашн гирифта мешавад?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Аввалин агрегати Нерўгоњи барќии обии Роѓун кадом сол ба кор дароварда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16 ноябри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16 ноябри соли 2019;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6 ноябри соли 2020;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30 октябри соли 2020;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5 октябри соли 2020;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Бо фармони президенти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соли “сол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рушди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саё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унар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мардум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эълон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5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8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19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12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3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китоби “Тољикон”-и академик Б. Ѓафуров ба њар як оилаи мамлакат таќсим карда шуд ва бо ч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омил?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2020 бо маќсади нишон додани сањми академик Б. Ѓафуров дар омўзиши таърихи миллат;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2019 бо маќсади аз таърихи миллат бо хабар шудани тамоми шањрвандон, тањкими худшиносї ва худогоњии миллї ва њамчунин арљ гузоштан ба арзишњои таърихию фарњангии миллї;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2018 ба хортири муаррифии миллати тољик;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2017 ба хотири муаррифии сањми ниёгони тољикон дар тамаддуни љањонї;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2016 бо маќсади њифзи арзишњои таърихї;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30–юмин солгарди Истиќлолияти Љумњурии Тољикистон кадом сол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2020;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2021;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2019;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Кай бо фармони Президенти љумњурї Эмомалї Рањмон ба Мирзо Турсунзода унвони олї «Ќањрамони Тољикистон» дода шуд?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9 сентябри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9 сентябри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24 ноябри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7 майи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8 сентябри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сўиќасд ба љони Ањмадшоњи Масъуд ба амал омад?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21 апрели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9 сентябри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)25 апрели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)11 марти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10 декабри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Ќонун «Дар бораи хољагињои дењќонї (фермерї)»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10 май соли 2002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 апрели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16 майи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10 марти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 ноябри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Аз кадом сол инљониб 12 май - Рўзи «Шашмаќом»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Кай студияи телевизион барои наврасон «Бањористон» таъсис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августи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апрели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Кадом сол НБО Сангтўда – 1 пурра ба кор даромад?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Кай бо фармони Президенти љумњурї 8-уми март «Рўзи модарон»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5 марти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6 марти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 марти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 феврали соли 2007;</w:t>
      </w:r>
    </w:p>
    <w:p w:rsidR="00F00EDA" w:rsidRPr="00585670" w:rsidRDefault="00F00EDA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48 марти соли 2008;</w:t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</w:t>
      </w:r>
      <w:r w:rsidRPr="003450DE">
        <w:rPr>
          <w:rFonts w:ascii="Times New Roman" w:hAnsi="Times New Roman"/>
          <w:bCs/>
          <w:color w:val="000000"/>
          <w:sz w:val="24"/>
          <w:szCs w:val="24"/>
        </w:rPr>
        <w:t>58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з дар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икистон 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зи “Фалак” эълон гардидааст?</w:t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$A)12 апрел;</w:t>
      </w:r>
    </w:p>
    <w:p w:rsidR="00F00EDA" w:rsidRPr="005F7DC8" w:rsidRDefault="00F00EDA" w:rsidP="00585670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12 майи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29 ноябр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10 октябр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5 декабр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Кадом сол дар ЉТ соли маориф ва фарњанги техникї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Бањонаи саршавии љанги шањрвандї дар Тољикистон кадом воќеа фољиабор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барњам хўрдани ИЉШС;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ошкорбаёнї ва бюроктария;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воќеањои моњи феврали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истеъфои М.С. Горбачёв;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натиљањои бозсозї дар ИЉШС;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задухурд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ои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анги ша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рванд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оз ёфтанд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майи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декабри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июли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ноябри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ба вазифаи Раиси 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рои Олии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 интихоб 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17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сентябри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16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ноябри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23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декабри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19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ноябри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27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июни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зи Президенти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Љумњруии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Тољикистон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$A)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16 ноябр;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17 декабр;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5 октябр;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6 ноябр;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9 май;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Эъломия «Дар бораи исти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лолияти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икистон» кай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абул карда шудааст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9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24 августи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22 марти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7 апрели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9 майи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Музорикоти байни то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икон аз чанд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 иборат буд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Аз 6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Аз 10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Аз 7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Аз 8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Аз 3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tabs>
          <w:tab w:val="center" w:pos="4677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@66.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 аз кадом сол аъзои СММ мебошад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$A) Аз 2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марти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Аз 24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августи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Аз 7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апрели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Аз 22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июли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Аз 9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майи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дар 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ШС райъпурс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оид ба ниго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доштани Итти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оди 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рав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гузар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онида  шуд ва он бо ч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нати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 ан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омид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17 марти соли 1991, тарафдори мав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удияти И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ШС овоз доданд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8 декабри соли 1991, зидди И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ШС овоз доданд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 декабри соли 1990, зид овоз доданд;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Гузаронида нашудааст;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19 августи соли 1991, тарафдор овоз доданд;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@68.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бори аввал Пешвои миллат аз Иљлосияи СММ баромад намудааст?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24 октябри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31 декабри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</w:t>
      </w:r>
      <w:r w:rsidRPr="005F7DC8">
        <w:rPr>
          <w:rFonts w:ascii="Times New Roman Tj" w:hAnsi="Times New Roman Tj"/>
          <w:sz w:val="24"/>
          <w:szCs w:val="24"/>
        </w:rPr>
        <w:t xml:space="preserve"> 30 сентябри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4 апрели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августи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@69.</w:t>
      </w:r>
      <w:r w:rsidRPr="005F7DC8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Кй дар ш.Душанбе симпозиуми байналхалќї дар мавзўи «Мероси Абўњанифа ва ањамияти он дар муколамаи тамаддунњо» барпо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12-13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5-6 сентябри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5-6 октябри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20-21 марти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15-15 ноябри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@70.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Кадом сол 2700-солагии шањри Кулоб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$D) соли 2012;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@71.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3000-солагии Њисор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соли 2015;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@72.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О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ғ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ози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гузариши «рубли тољикї», ки дар асоси «рубли русї» омода карда шуд буд кай ба муомилот бароварда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14 майи сроли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21 марти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25 августи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10 майи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11 декабри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@73.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дуюми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30 ноябр то 23 декабри соли 1995 дар ш. Аш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@74.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сеюми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30 ноябр то 23 декабри соли 1995 дар ш. Аш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@75.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чоруми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30 ноябр то 23 декабри соли 1995 дар ш. Аш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@76.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панчум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30 ноябр то 23 декабри соли 1995 дар ш. Аш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@77.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Эъломия чи гуна санад 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изњорот, баёноти расмї;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тањдиднома, ултиматум;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созишномаи дипломатї;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дебочаи ќонун;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санади миёни ду созмон;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@78.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Юнеско кай ташкил ёфтааст ва чи гуна ташкилот 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1951, ташкилоти махсуси СММ оид ба њифзи њуќуќи к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удакон;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1946, ташкилоти махсуси Созмони Милаи Муттањид, бо масъалањои маориф, илм ва маданият машѓул аст;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1948, ташкилоти махсуси СММ оид ба њифзи њуќуќи занон;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1947, ташкилоти махсуси СММ оид ба њифзи њуќуќи коргарон;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1946, ташкилоти махсуси СММ оид ба таъмини шуѓли ањолии сайёра;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@79.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Китоби “Тољикистон дар асри ХХ ва ибтидои асри ХХ1” ба кадом муаррихони варзидаи тољик марбут 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Р. Массов, Њ. Пирумшоев;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Ю. Яќубов, Р. Мањмадшоев;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Р. Набиева, Ф. Зикриёев ва М. Зикриёева;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Д. Довудї, Њ. Приумшоев;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Њ. Камол, А. Раљабов;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@80.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Низоми идоракунии Љумњурии Тољикистон чи гуна 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демократї;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ѓайридемократї;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авторитарї;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тоталитарї;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сотсиалистї;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@81.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Артиши миллии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урии То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икистон кадом сол ташкил ёфтааст?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7 ноябри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23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18 январи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6 ноябри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24 ноябри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@82.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урии То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икистон кадом сол аъзои Созмони Умуми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онии Савдо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@8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3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ӯ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зи Парчами милл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кадом 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ӯ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з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ашн гирифта мешавад?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24 ноябр;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21 марти;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20 сентябр;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август;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23 феврал;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@8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4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НБО Норак кадом сол пурра ба истифода дода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5 ноябри соли 1970;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21 марти соли 1972;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20 сентябри соли 1979;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августи соли 1977;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15 январи соли 1980;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@85.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шашуми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4 то 19 январи соли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@86.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њафтуми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28 феврал то 8 марти соли 1997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4 то 19 январи соли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@87.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њаштуми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28 феврал то 8 марти соли 1997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8-18 апрел, 21-29 майи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4 то 19 январи соли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@88.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хотимавии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28 феврал то 8 марти соли 1997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8-18 апрел, 21-29 майи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24 то 27 июни соли 1997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4 то 19 январи соли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@89.</w:t>
      </w:r>
      <w:r w:rsidRPr="005F7DC8">
        <w:rPr>
          <w:rFonts w:ascii="Times New Roman Tj" w:hAnsi="Times New Roman Tj"/>
          <w:sz w:val="24"/>
          <w:szCs w:val="24"/>
          <w:lang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Комиссияи оштии миллї бо фармони Президенти љумњурї Э. Рањмон кай бунёд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sz w:val="24"/>
          <w:szCs w:val="24"/>
          <w:lang w:bidi="fa-IR"/>
        </w:rPr>
        <w:t xml:space="preserve">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22 апрели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17 марти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sz w:val="24"/>
          <w:szCs w:val="24"/>
          <w:lang w:bidi="fa-IR"/>
        </w:rPr>
        <w:t>4 июни соли 1997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16 ноябри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26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ва дар куљо бори аввал Президенти љумњурї Эмомалї Рањмон ва сарвари «Иттињоди мухолифини тољик» Саид Абдуллои Нурї бо њам вохўрданд?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10 марти соли 1997 дар Хосдењи шимоли Афѓонистон;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4 апрели соли 1994 дар шањри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4 июли соли 1996 дар шањри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5 январи соли 1996 дар шањри Кобул;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11 декабр 1996 дар Хостдењи шимоли Афѓонистон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бо Ќарори Маљлиси Олии Љумњури Тољикистон Президенти љумњурї Эмомалї Рањмон бо унвони олї «Ќањрамони Тољикистон» сарфароз гардонида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 июли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25 майи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16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/>
          <w:sz w:val="24"/>
          <w:szCs w:val="24"/>
          <w:lang w:bidi="fa-IR"/>
        </w:rPr>
        <w:t>11 декабр соли 1999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9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35-солагии Истиќлолияти Љумњурии Тољикистон кай љашн гирифта мешавад?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 сентябри соли 2027;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 сентябри соли 2026;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сентябри соли 2024;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сентябри соли 2030;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сентябри соли 2028;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@93.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Љамъияти сањомии кушодаи «Нерўгоњи барќии обии Роѓун» кай таъсис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@94.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Студияи љањоруми љумњуриявии «Љањоннамо» кай таъсис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7 ноябри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17 августи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5 октябри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августи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11 январи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икистонро бо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 Хал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ии Чин мепайвандад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баи Ша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баи Кулма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баи Шар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-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баи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аро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урум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гуна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@96.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аз љониби СММ “Соли байналмилалии њифзи прияхњо”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2026;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 соли 2025;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2030;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«Панљгонаи Шанхай» кай таъсис ёфт ва ба он кадом давлатњо шомил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анд</w:t>
      </w:r>
      <w:r w:rsidRPr="005F7DC8">
        <w:rPr>
          <w:rFonts w:ascii="Times New Roman Tj" w:hAnsi="Times New Roman Tj"/>
          <w:sz w:val="24"/>
          <w:szCs w:val="24"/>
          <w:lang w:bidi="fa-IR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1993, Туркия, Хитой, Тољикистон, Русия ва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соли 1996,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Русия, Ќазоќистон, Ќирѓизистон, Тољикистон ва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1997, Русия, Ўзбекистон, Белорусия, Украина ва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1999, Эрон, Њиндустон, Ўзбекистон, Хитой ва Русия;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1994 Япония, Русия, Тољикистон, Афѓонистон ва Покистон;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Кадом рўз “Рўзи љањонии њифзи прияхњо” эълон гардидааст?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 июн;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 май;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21 март;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14 январ;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23 феврал;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Авалин њизби ѓайрикомунистии дар Тољикистон кадом њизб мебошад ва кай таъсис ёфтааст?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Њизби сотсиалистии Тољикистон, 22.09.1994;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њизби демократии Тољикистон, 10.08.1990;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њизби илоњоти иќтисодии Тољикистон, 12.12.1997;</w:t>
      </w:r>
    </w:p>
    <w:p w:rsidR="00F00EDA" w:rsidRPr="006430A2" w:rsidRDefault="00F00EDA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њизбии халќи демократии Тољикистон, 10.12.1994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F00EDA" w:rsidRPr="00585670" w:rsidRDefault="00F00EDA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њизби аграрии Тољикистон, 25,10.2006</w:t>
      </w:r>
      <w:r w:rsidRPr="00585670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Дар воќеъаи 12-14-уми феврали соли 1990 дар шањри Душанбе чанд нафар ба њалокат расидааст?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 нафар;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 нафар;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21 нафар;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14 нафар;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26 нафар;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Кумитаи давлатии вазъи фавќулодда кай ва дар куљо таъсис дода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22-юми феврали соли 1990 дар шањри Остона;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23-юми августи соли 1992 дар шањри Ленинград;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21-уми сентябри соли 1993 дар шањри Киев;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17-уми августи соли 1991 дар шањри Маск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26-уми январи соли 1990 шањри Минск;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њайкали В. И. Ленин дар маркази шањри Душанбе афтонда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шаби аз 21 ба 22-юми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шаби аз 22 ба 23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шаби 21 ба 22 августи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шаби аз 14 ба 15-уми сентябри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шаби аз 26 ба 27-уми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Дар натиљаи интихоботи 24-уми ноябри соли 1991 кї Президенти Љумњурии Тољикистон интихоб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Б. Шоев;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Б Салимов;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Р. Набиев;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С. Тураев;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Д. Худоназаров;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Гирдињамоии майдони “Шањидон” то кай давом кардааст?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то 17-уми майи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то 23-юми майи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то 21-уми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то 12-уми майи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то 26-уми апрели соли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Додситони генералии Љумњурии Тољикистон Нурулло Њувайдолоев кай ва дар куљо кушта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22-юми июли соли 1992 дар шањри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24-уми августи соли 1992 дар шањри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21-уми августи соли 1992 дар Шањри Ќурѓонтеппа;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20-уми августи соли 1992 дар шањри Норак;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15-уми августи соли 1992 дар шањри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Дар рўзномаи Иљлосияи 16-уми Шўрои Олии ЉТ чанд масъала ворид карда шуда буд?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 масъала;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24 масъала;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23 масъала;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 масъала;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 масъала;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Тољикистон соли 1996 ба узвияти кадом созмон пазируфта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ИДМ;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СММ;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ШОС;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Созмони панљгонаи Шанхай;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Созмони Конфронси Исломї;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Нишони давлатии Тољикистон кадом сол ќабул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28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 марти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12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13 январи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16 ноябри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Робитаи дипломатии ЉТ бо ЉХЧ кадом сол ба вуќуъ пайваст?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Аввалин кишваре ки истиќлолияти Тољикистонро ба расмият шинохт кадом давлат буд?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Ўзбекистон;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Русия;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Афѓонистон;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Туркия;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 xml:space="preserve">Ќонун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«Дар бораи фаъолияти соњибкорї дар Љумњурии Тољикистон» кай ќабул карда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22-юми декабри соли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23-юми декабри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12-уми январи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04-уми марти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15-уми феврали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дар Љумњурии Тољикистон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«Равзанаи ягона» љорї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1-уми июли  соли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20-уми декабри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12-уми январи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24-уми марти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15-уми марти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Сохтмони наќби Шањристон бо сармоягозории кадом кишвар амалї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Кореия љанубї;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Англия;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Ќазоќистон;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Бунёди НОБ Сангтуда-1 бо љалби сармоягузории кадом кишвар сохта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Русия;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Арабистони Саудї;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Америка;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Бунёди НОБ Сангтуда-2 бо љалби сармоягузории кадом кишвар сохта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Франсия;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Арабистони Саудї;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Миср;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Суруди миллии Љумњурии Тољикистон кадом сол ќабул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23-юми сентябри 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13-уми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7-уми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12-уми августи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25-уми январи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НОБ Роѓун аз чанд агрегат иборат мебошад?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9 агрегат;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8 агрегат;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6 агрегат 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12 агрегат;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5 агрегат;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Ќонуни Љумњурии Тољикистон «Дар бораи ислоњоти замин» кай ќабул гардид?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5 марти соли 1992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13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17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22 августи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28 январи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Бо фармони Президенти Љумњурии Тољикистон Эмомалї Рањмон чанд њазор гектар замин ба шањрвандон таќсим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55 њазор гектар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70 њазор гектар;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50 њазор гектар;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75 хазор гектар;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100 њазор гектар;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Донишкадаи исломии Тољикистон кадом сол таъсис дода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Дар Љумњурии Тољикистон чанд муассисаи олї фаъолият менамояд?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54 муассиса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45 муассиса;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38 муассиса;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48 муассиса;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25 муассиса;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Наќби “Шар-Шар” кай ба истифода дода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12 сентябри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сентябри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3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15-октябри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 ноябри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Маљмўаи фарњангии “Истиќлол” кадом сол мавриди истифода ќарор гирифт?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2021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2023;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0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Тољикистон ба зинаи тањсилоти кридитї ворид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Кадом варзишгари тољик дар бозињои олимпии љањон сазовори медали тилло гардидааст?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Мавзуна Чориева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Расул Боќиев;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Дилшод Назаров;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Саймумин Рањимов;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Зебуниссо Рустамова;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сафорати ЉТ дар ЉХЧ ифтитоњ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“Сиёсати дарњои боз” кай ќабул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23 сентябри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25 сентябри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9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31 декабри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Федератсияи Русия кай равобити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10 сентябри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25 июни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10 сентябри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31 марти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8 апрели 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кай бо Созмони амният ва њамкорї дар Аврупо њамкориро оѓоз кард?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10 январи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26 феврали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18 сентябри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12 марти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18 майи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Ўзбекистон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27 ноябри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25 декабри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15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22 октябри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25 ноябри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Ќазоќистон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20 сентябри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12октябри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7 январи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31 июни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Турманистон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20 апрели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12 марти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17 ноябри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27 январи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Ќирѓизистон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25 апрели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22 марти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27 ноябри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27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23 январи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Њиндустон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13 апрели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26 майи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28 августи 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27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26 январи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Муносибатњои дипломатии ЉТ бо Иттињоди Аврупо аз кадом сол оѓоз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1995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1997</w:t>
      </w:r>
      <w:bookmarkStart w:id="0" w:name="_GoBack"/>
      <w:bookmarkEnd w:id="0"/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дар Тољикистон 600-солагии Мавлоно Абдурањмони Чомї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2011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дар Тољикистон 700-солагии шоир, олим ва файласуфи тољик Мир Саид Алии Њамадонї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2009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Исломии Эрон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15 майи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26 майи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20 январи 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27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9 январи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Нахустин Президенти Тољиикистон Ќ. Махкамов кай ва бо кадом сабаб ба истеъфо рафт?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 xml:space="preserve"> 31 ав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softHyphen/>
        <w:t>густи соли 1991 бо маќсади рўй надодани хунрезї дар кишвар;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24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апрели соли 1992 бо маќсади бад шудани саломатиаш;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31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августи соли 1991 бо маќсади бад шудани саломатиаш;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31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апрели соли 1992 бо маќсади бад шудани саломатиаш;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24 апрели соли 1991 бо маќсади рўй надодани хунрезї дар кишвар;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бо амри Президенти ЉТ Эмомалї Рањмон озмуни “Тољикон-оинаи таърихи миллат” ба имзо расид?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 xml:space="preserve"> 07 июли соли 2022;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15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апрели соли 2023;</w:t>
      </w:r>
    </w:p>
    <w:p w:rsidR="00F00EDA" w:rsidRPr="00585670" w:rsidRDefault="00F00EDA" w:rsidP="005C7230">
      <w:pPr>
        <w:spacing w:after="0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05 декабри соли  2023</w:t>
      </w:r>
      <w:r w:rsidRPr="00585670">
        <w:rPr>
          <w:rFonts w:ascii="Times New Roman" w:hAnsi="Times New Roman"/>
          <w:sz w:val="24"/>
          <w:szCs w:val="24"/>
          <w:lang w:bidi="fa-IR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13 сентябри соли 2022;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21 январи соли 2021;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Кай ва дар куљо Симпозиуми байналмилалї бахшида ба 115-солагии Б. Ѓафуров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 xml:space="preserve"> 12 ав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softHyphen/>
        <w:t>густи соли 2023 дар  шањри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11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апрели соли 2023 дар шахри Кулоб;</w:t>
      </w:r>
    </w:p>
    <w:p w:rsidR="00F00EDA" w:rsidRPr="006430A2" w:rsidRDefault="00F00EDA" w:rsidP="005C7230">
      <w:pPr>
        <w:spacing w:after="0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05 декабри соли  2023 дар шањри Душанбе</w:t>
      </w:r>
      <w:r w:rsidRPr="006430A2">
        <w:rPr>
          <w:rFonts w:ascii="Times New Roman" w:hAnsi="Times New Roman"/>
          <w:sz w:val="24"/>
          <w:szCs w:val="24"/>
          <w:lang w:bidi="fa-IR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20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апрели соли 2022 дар шањри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01 апрели соли 2021 дар шањри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Академик Б. Ѓафуров солњои 1956-1977 дар кадом вазифа фаъолият кардааст?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 xml:space="preserve"> Котиби якуми КМ ЊК Тољикистон;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Директори Институти Шарќшиносии ИЉШС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Сарвазири Тољикистон;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$D)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Котиби дуюми КМ ЊК Тољикистон;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Ягон вазифаи давлатиро ба ўњда надошт;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 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афуров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дар вазифаи котиби аввали КМ 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Тољикистон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кор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кардааст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1945-1950;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1946-1956;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1956-1961;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1961-1965;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1965-1983;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Кай Донишго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иллии То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ташкил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ёфт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ва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аввалин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ректори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к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буд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1948 - Б. Ѓафуров;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color w:val="000000"/>
          <w:sz w:val="24"/>
          <w:szCs w:val="24"/>
        </w:rPr>
        <w:t>$B)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Соли 1948 - З. Ра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абов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1956 - М. Осим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Соли 1973 - М.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аффорова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1980 - Р. Додхудоев;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 xml:space="preserve">Кай бо фармони Президенти </w:t>
      </w:r>
      <w:r w:rsidRPr="005F7DC8">
        <w:rPr>
          <w:rFonts w:ascii="Cambria" w:hAnsi="Cambria" w:cs="Cambria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sz w:val="24"/>
          <w:szCs w:val="24"/>
        </w:rPr>
        <w:t>ум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урии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То</w:t>
      </w:r>
      <w:r w:rsidRPr="005F7DC8">
        <w:rPr>
          <w:rFonts w:ascii="Cambria" w:hAnsi="Cambria" w:cs="Cambria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sz w:val="24"/>
          <w:szCs w:val="24"/>
        </w:rPr>
        <w:t>икистон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Эмомал</w:t>
      </w:r>
      <w:r w:rsidRPr="005F7DC8">
        <w:rPr>
          <w:rFonts w:ascii="Cambria" w:hAnsi="Cambria" w:cs="Cambria"/>
          <w:sz w:val="24"/>
          <w:szCs w:val="24"/>
        </w:rPr>
        <w:t>ӣ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Ра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мон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Cambria" w:hAnsi="Cambria" w:cs="Cambria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sz w:val="24"/>
          <w:szCs w:val="24"/>
        </w:rPr>
        <w:t>оизаи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ба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номи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Исмоили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Сомон</w:t>
      </w:r>
      <w:r w:rsidRPr="005F7DC8">
        <w:rPr>
          <w:rFonts w:ascii="Cambria" w:hAnsi="Cambria" w:cs="Cambria"/>
          <w:sz w:val="24"/>
          <w:szCs w:val="24"/>
        </w:rPr>
        <w:t>ӣ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таъсис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дода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шуд</w:t>
      </w:r>
      <w:r w:rsidRPr="005F7DC8">
        <w:rPr>
          <w:rFonts w:ascii="Times New Roman Tj" w:hAnsi="Times New Roman Tj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sz w:val="24"/>
          <w:szCs w:val="24"/>
        </w:rPr>
        <w:t>ки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он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ба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олимони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Cambria" w:hAnsi="Cambria" w:cs="Cambria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sz w:val="24"/>
          <w:szCs w:val="24"/>
        </w:rPr>
        <w:t>авоне</w:t>
      </w:r>
      <w:r w:rsidRPr="005F7DC8">
        <w:rPr>
          <w:rFonts w:ascii="Times New Roman Tj" w:hAnsi="Times New Roman Tj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sz w:val="24"/>
          <w:szCs w:val="24"/>
        </w:rPr>
        <w:t>ки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дар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со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аи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илм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ва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техника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кор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ои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намоён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ан</w:t>
      </w:r>
      <w:r w:rsidRPr="005F7DC8">
        <w:rPr>
          <w:rFonts w:ascii="Cambria" w:hAnsi="Cambria" w:cs="Cambria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sz w:val="24"/>
          <w:szCs w:val="24"/>
        </w:rPr>
        <w:t>ом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додаанд</w:t>
      </w:r>
      <w:r w:rsidRPr="005F7DC8">
        <w:rPr>
          <w:rFonts w:ascii="Times New Roman Tj" w:hAnsi="Times New Roman Tj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sz w:val="24"/>
          <w:szCs w:val="24"/>
        </w:rPr>
        <w:t>супорида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мешавад</w:t>
      </w:r>
      <w:r w:rsidRPr="005F7DC8">
        <w:rPr>
          <w:rFonts w:ascii="Times New Roman Tj" w:hAnsi="Times New Roman Tj"/>
          <w:sz w:val="24"/>
          <w:szCs w:val="24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 xml:space="preserve">$A) 20 марти соли 1998;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>$B) Мо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декабри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сол</w:t>
      </w:r>
      <w:r w:rsidRPr="005F7DC8">
        <w:rPr>
          <w:rFonts w:ascii="Times New Roman Tj" w:hAnsi="Times New Roman Tj"/>
          <w:sz w:val="24"/>
          <w:szCs w:val="24"/>
        </w:rPr>
        <w:t xml:space="preserve">и 1999;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 xml:space="preserve">$C) 7 майи соли 2001;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 xml:space="preserve">$D) 30 августи соли 2003;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>$E) Мо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апрели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соли</w:t>
      </w:r>
      <w:r w:rsidRPr="005F7DC8">
        <w:rPr>
          <w:rFonts w:ascii="Times New Roman Tj" w:hAnsi="Times New Roman Tj"/>
          <w:sz w:val="24"/>
          <w:szCs w:val="24"/>
        </w:rPr>
        <w:t xml:space="preserve">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март–майи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1992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дар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зери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фишори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майдон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«Ша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идон»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ва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«Озод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»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укумати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наве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таъсис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ёфт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ки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ч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ном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дошт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$A)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укумати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милл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укумати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«оштии милл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»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укумати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«муросои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милл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»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е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гуна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укумат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таъсис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наёфт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умати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онун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таъсис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ёфт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Анљумани 1-уми Њизби халќии демократии Тољикистон кадом сол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10 декабри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27 юни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25 апрели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23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27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Тољикистон-С. Айнї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1878 дар Бухоро;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1887 дар Самарќанд;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1923 дар Кулоб;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1898 дар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1910 дар Ќурѓонтеппа;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Тољикистон-Бобољон Ѓафуров 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23 январи соли 1905 дар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12 марти соли 1917 дар Ѓарм;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31 декабри соли 1908 дар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14 апрели соли 1901 дар Исфара;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5 июни соли 1910 дар Истаравшан;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Тољикистон-Э. Рањмон 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5 январи соли 1950 дар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20 марти соли 1948 дар Ѓарм;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31 декабри соли 1955 дар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5 октябри соли 1952 дар Данѓара;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5 июни соли 1954 дар Истаравшан;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Тољикистон-М. Турсунзода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17 январи соли 1910 дар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25 феврали соли 1912 дар Њисор;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31 декабри соли 1905 дар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15 октябри соли 1915 дар Турсунзода;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7 майи соли 1911 дар Ќаратоѓ;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Тољикистон-Н. Махсум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1890 дар ш.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1882 дар ш. Њисор;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1885 дар ш.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1895 дар ш. Турсунзода;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1881 дар ш. Ѓарм;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Тољикистон-Ш. Шотемур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1899 дар н. Шуѓнон;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1892 дар ш. Хоруѓ;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1890 дар ш. Рушон;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1895 дар ш. ТДарвоз;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1898 дар ш. Ванљ;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Кай сохтмони роњи атомобилгарди Мурѓоб-Аѓбаи Кулма оѓоз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25 майи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3 апрели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 августи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7 сентябри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21 ноябри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роњи автомобилгарди Душанбе-Ќурѓонтеппа-Данѓара-Кулоб оѓоз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20 майи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31 апрели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22 январи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17 сентябри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Сохтмони роњи автомобилгарди Душанбе-Ќурѓонтеппа-Данѓара-Кулоб кай ба охир расид?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сохтмони наќби Истиќлол дар замони соњибистиќлоли оѓоз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Маросими кушодашавии наќби Истиќлол кай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23 марти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апрели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22 январи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11 сентябри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ноябри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сохтмони наќби Чормаѓзак оѓоз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15 марти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майи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12 феврали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11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апрели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компанияи давлатии авиатсионии Тољикистон ташкил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18 июли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майи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12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 марти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апрели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ќонун “Дар бораи таѓйир додани номи ЉШС Тољикистон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августи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декабри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июни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марти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парламенти думаљлисаи доимоамалкунанди касбї бори аввал ба фаъолият шуруъ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11 июли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15 майи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20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26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22 апрели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ќонун “Дар бораи њифзи саломатии ањолї” тасдиќ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15 майи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майи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20 ноябри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12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28 апрели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ќонун “Дар бораи сармоягузории хориљї дар Љумњурии Тољикистон”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Аввалин њаракатњои озодандешї дар Тољикистон дар мавриди забони тољикї кай ба амал омад?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3 майи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феврали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22 феврали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12 сентябри соли 1988;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28 марти соли 1987;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мањфили сиёсии “Рў ба рў” ташкил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моњи майи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моњи марти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моњи феврали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моњи сентябри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моњи январи соли 1987;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аввалин љунбиш бо номи “Растохез” ташкил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31 майи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14 феврали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20 марти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15 сентябри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 марти соли 1988;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њизби демократии Тољикистон таъсис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10 майи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феврали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20 апрели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10 сентябри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10 августи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нахустин бор ду минтаќаи озоди иќтисодї дар ш. Хуљанд ва дар Панљи поёни ноњияи Ќумсангири вилояти Хатлон таъсис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моњи майи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моњи июни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моњи январи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моњи сентябри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моњи августи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дар Данѓара ва Ишкошим минтаќаи озоди иќтисодї ташкил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моњи майи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моњи августи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моњи январи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моњи январи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моњи апрели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ќонун “Дар бораи инвеститсияи хориљї дар ЉТ”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шабакаи муста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ими “Садои Душанбе” ба фаъолият 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намуд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$A)22 майи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 марти  соли 1985;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18 январи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10 январи соли1989;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22 апрели соли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гирдињамоии зидди марказ (Иттињоди Шўравї) дар ш. Алмаато ба амал омад?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моњи майи соли 1987;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моњи августи соли 1988;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моњи декабри соли 1986;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моњи январи соли 1988;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моњи апрели соли 1985;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љанги байни Озарбойљон ва Арманистон барои Ќарабоѓи куњї 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1987;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1988;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1986;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1985;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Анљумани Муассисони Бунёди забони тољикї барпо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15 майи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феврали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14 октябр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9 сентябри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18 августи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Бунёдгузори созмони сиёсии “Рў ба рў” кї буд?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Тоњири Абдуљабор;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Шодмон Юсуф;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Рањмон Набиев;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Зафар Саидов;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Ќодири Хасан;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Раиси Бунёди забони тољикї кї интихоб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Бозор Собир;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Шарипов Шомањмад;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Гулрухсор Сафиева;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Аскар Њаким;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Лоиќ Шералї;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масъалаи ташкил намудани Комиссияи оштии миллї ба миён гузошта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11 декабри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17 феврали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8 октябр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 сентябри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15 августи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ќонун “Дар бораи фаъолияти китобдорї” дар ЉТ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11 декабри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16 феврали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16 феврали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 сентябри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15 августи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Дар Љумњурии Тољикистон њоло чанд китобхона фаъолият менамояд?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1000 китобхона;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1500 китобхона;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1400 китобхона;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1200 китобхона;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500 китобхона;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Сарвари Комиссияи оштии миллї кї таъин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Отахон Латифї;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Рањим Љалил;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Рањмон Набиев;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Саид Абдуллоњи Нурї;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Сафаралї Кенљаев;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Комиссияи оштии миллї аз чанд зеркомиссия иборат буд?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6 зеркомиссия;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8 зеркомиссия;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4 зеркомиссия;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5 зеркомиссия;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10 зеркомиссия;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Дар Љумњурии Тољикистон кадом солњо “Солњои рушди саноат” эълон гардидааст?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солњои 2020-2025;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солњои 2018-2030;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солњои 2021-2024;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солњои 2015-2025;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солњои 2022-2026;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Кай ќонун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«Дар бораи ѓайридавлатї ва хусусигардонии моликияти давлатї» дар ЉТ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11 декабри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21 феврали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10 феврали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21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21 августи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Сохтмони наќби Анзоб бо сармоягузории кадом кишвар амалї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Ўзбекистон;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Германия;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Ќазоќистон;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“Њукумати муросои миллї” дар Тољикистон ташкил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10 майи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сентябри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15 сентябри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 августи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Истеъфои и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ҷ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бории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Президент Ра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мон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Набиев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аз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тарафи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мухолифин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дар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фурудго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ша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ри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Душанбе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кай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буд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25 майи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7 сентябри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15 сентябри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 сентябри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августи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Кай Ќонун «Дар бораи Бонки Милли Тољикистон»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 майи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17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25 августи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11 сентябри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5 декабри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О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ғ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ози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Симпозиуми байналмилалии илмї ба муносибати 1150 – солагии Абўабдуллоњи Рўдакї дар ша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ри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Душанбе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6 сентябри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17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8 августи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11 сентябри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22 сентябри соли2008;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Ќонуни нави забони давлатии Љумњурии Тољикистон кай ќабул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6 сентябри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28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 октябри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21 январи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22 сентябри соли2005;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Аввалин литсей ва гимназия дар ш. Душанбе кай ба фаъолият оѓоз намуданд?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15 декабри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 сентябри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 сентябри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21 августи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ози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фаъолияти Сафорати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Кобул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Дар сол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со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ибисти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лол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барои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навсозии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низоми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энергитикии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чи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адар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мабла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равон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гардидааст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85,7 млрд сомон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100 млрд сомон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55,5 млрд сомон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80 млрд сомн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30 млрд сомн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тидори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захира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гидроэнергетикии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чанд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млрд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кВт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мерасад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85 млрд кВт;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133 млрд кВт;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555 млрд кВт;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527 млрд кВт;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347 млрд кВт;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сохтмони НБО Сангтуда -2 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20 феврали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 марти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18 феврали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3 сентябри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16 январи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Кай кодекси замини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тасди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20 феврали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13 марти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18 феврали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5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11 январи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Мактаби олии Вазорати кор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дохил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кадом сол бунёд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ашни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Сада кай баргузор мегардад?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20 декабр;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30 январ;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22 октябр;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15 август;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10 апрел;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2023 чанд ёдгории таърихиву фар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ангии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Фе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ристи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фар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анги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модд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айримоддии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ЮНЕСКО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ворид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карда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10 ёдгор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25 ёдгор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15 ёдгор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18 ёдгор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21 ёдгор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С. Айн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барои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ду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аввали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“Ёддошт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сазовори Мукофоти давлатии 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ШС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гардидааст?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1953;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1951;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1948;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1950;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1949;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Осори адабию илмии С. Айн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чанд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куллиёт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гирдовар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12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17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13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$D) 9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15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Кадом сол дар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“Соли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забони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эълон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гардида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Кай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онуни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ЧТ “Дар бораи Асосгузори сул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дати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милл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-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Пешвои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миллат”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абул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карда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 марти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 ноябри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9 декабри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17 августи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майи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Номи неки Нусратулло Махсум (Лутфуллоев) кай ва бо кадом </w:t>
      </w:r>
      <w:r w:rsidRPr="005F7DC8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арор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бар</w:t>
      </w:r>
      <w:r w:rsidRPr="005F7DC8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арор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гардид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ва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бегуно</w:t>
      </w:r>
      <w:r w:rsidRPr="005F7DC8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эълон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карда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шуд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Декабри соли </w:t>
      </w:r>
      <w:hyperlink r:id="rId6" w:history="1"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19</w:t>
        </w:r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  <w:lang w:val="tg-Cyrl-TJ"/>
          </w:rPr>
          <w:t>6</w:t>
        </w:r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8</w:t>
        </w:r>
      </w:hyperlink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 бо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Коллегияи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арбии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Суди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Ол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ва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хулосаи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Прокурори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Генералии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 </w:t>
      </w:r>
      <w:hyperlink r:id="rId7" w:history="1"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И</w:t>
        </w:r>
        <w:r w:rsidRPr="005F7DC8">
          <w:rPr>
            <w:rStyle w:val="Hyperlink"/>
            <w:rFonts w:ascii="Cambria" w:hAnsi="Cambria" w:cs="Cambria"/>
            <w:color w:val="auto"/>
            <w:sz w:val="24"/>
            <w:szCs w:val="24"/>
            <w:u w:val="none"/>
            <w:shd w:val="clear" w:color="auto" w:fill="FFFFFF"/>
          </w:rPr>
          <w:t>Ҷ</w:t>
        </w:r>
        <w:r w:rsidRPr="005F7DC8">
          <w:rPr>
            <w:rStyle w:val="Hyperlink"/>
            <w:rFonts w:ascii="Times New Roman Tj" w:hAnsi="Times New Roman Tj" w:cs="Times New Roman Tj"/>
            <w:color w:val="auto"/>
            <w:sz w:val="24"/>
            <w:szCs w:val="24"/>
            <w:u w:val="none"/>
            <w:shd w:val="clear" w:color="auto" w:fill="FFFFFF"/>
          </w:rPr>
          <w:t>ШС</w:t>
        </w:r>
      </w:hyperlink>
      <w:r w:rsidRPr="005F7DC8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Декабри соли </w:t>
      </w:r>
      <w:hyperlink r:id="rId8" w:history="1"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1958</w:t>
        </w:r>
      </w:hyperlink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 бо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Коллегияи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арбии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Суди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Ол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ва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хулосаи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Прокурори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Генералии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 </w:t>
      </w:r>
      <w:hyperlink r:id="rId9" w:history="1"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И</w:t>
        </w:r>
        <w:r w:rsidRPr="005F7DC8">
          <w:rPr>
            <w:rStyle w:val="Hyperlink"/>
            <w:rFonts w:ascii="Cambria" w:hAnsi="Cambria" w:cs="Cambria"/>
            <w:color w:val="auto"/>
            <w:sz w:val="24"/>
            <w:szCs w:val="24"/>
            <w:u w:val="none"/>
            <w:shd w:val="clear" w:color="auto" w:fill="FFFFFF"/>
          </w:rPr>
          <w:t>Ҷ</w:t>
        </w:r>
        <w:r w:rsidRPr="005F7DC8">
          <w:rPr>
            <w:rStyle w:val="Hyperlink"/>
            <w:rFonts w:ascii="Times New Roman Tj" w:hAnsi="Times New Roman Tj" w:cs="Times New Roman Tj"/>
            <w:color w:val="auto"/>
            <w:sz w:val="24"/>
            <w:szCs w:val="24"/>
            <w:u w:val="none"/>
            <w:shd w:val="clear" w:color="auto" w:fill="FFFFFF"/>
          </w:rPr>
          <w:t>ШС</w:t>
        </w:r>
      </w:hyperlink>
      <w:r w:rsidRPr="005F7DC8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  <w:lang w:val="tg-Cyrl-TJ"/>
        </w:rPr>
        <w:t>Апрели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соли </w:t>
      </w:r>
      <w:hyperlink r:id="rId10" w:history="1"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1958</w:t>
        </w:r>
      </w:hyperlink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 бо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Коллегияи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арбии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Суди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Ол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>$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D) 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Декабри соли </w:t>
      </w:r>
      <w:hyperlink r:id="rId11" w:history="1"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19</w:t>
        </w:r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  <w:lang w:val="tg-Cyrl-TJ"/>
          </w:rPr>
          <w:t>8</w:t>
        </w:r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8</w:t>
        </w:r>
      </w:hyperlink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 бо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Коллегияи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арбии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Суди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Ол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ва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хулосаи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Прокурори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Генералии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 </w:t>
      </w:r>
      <w:hyperlink r:id="rId12" w:history="1"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И</w:t>
        </w:r>
        <w:r w:rsidRPr="005F7DC8">
          <w:rPr>
            <w:rStyle w:val="Hyperlink"/>
            <w:rFonts w:ascii="Cambria" w:hAnsi="Cambria" w:cs="Cambria"/>
            <w:color w:val="auto"/>
            <w:sz w:val="24"/>
            <w:szCs w:val="24"/>
            <w:u w:val="none"/>
            <w:shd w:val="clear" w:color="auto" w:fill="FFFFFF"/>
          </w:rPr>
          <w:t>Ҷ</w:t>
        </w:r>
        <w:r w:rsidRPr="005F7DC8">
          <w:rPr>
            <w:rStyle w:val="Hyperlink"/>
            <w:rFonts w:ascii="Times New Roman Tj" w:hAnsi="Times New Roman Tj" w:cs="Times New Roman Tj"/>
            <w:color w:val="auto"/>
            <w:sz w:val="24"/>
            <w:szCs w:val="24"/>
            <w:u w:val="none"/>
            <w:shd w:val="clear" w:color="auto" w:fill="FFFFFF"/>
          </w:rPr>
          <w:t>ШС</w:t>
        </w:r>
      </w:hyperlink>
      <w:r w:rsidRPr="005F7DC8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Декабри соли </w:t>
      </w:r>
      <w:hyperlink r:id="rId13" w:history="1">
        <w:r w:rsidRPr="005F7DC8">
          <w:rPr>
            <w:rStyle w:val="Hyperlink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1958</w:t>
        </w:r>
      </w:hyperlink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 бо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Коллегияи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арбии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Суди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Ол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Нахустин 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>раиси ма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оми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олии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давлат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–Комитети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И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</w:rPr>
        <w:t>ҷ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роияи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Марказии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</w:rPr>
        <w:t>Ҷ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МШС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То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</w:rPr>
        <w:t>ҷ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икисто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>н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ки буд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Нусратулло Махсум (Лутфуллоев);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>Абдура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им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о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ҷ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ибоев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>Чинор Имомов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$D)Абдулло 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иб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>Шириншо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Шо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темур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Кай аз 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ҷ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ониби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Президенти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кишвар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Эмомал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ӣ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Ра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мон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соли 2024 “Соли маърифати 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у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қ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у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қӣ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>” эълон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12 декабри соли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28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декабри соли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7 октябри соли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 xml:space="preserve"> 2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5 декабри соли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02 январи соли 2024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Кай Шириншо Шотемур бо ордени Байра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қ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и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Сурхи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Ме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нат мукофотонида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шудааст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Соли 1929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Соли 1931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Соли 1930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Соли 1924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Соли 1927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Кадом 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>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</w:rPr>
        <w:t xml:space="preserve">о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Шириншо Шотемур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</w:rPr>
        <w:t>раиси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</w:rPr>
        <w:t>КИМ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>-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</w:rPr>
        <w:t>и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Ҷ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ШС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</w:rPr>
        <w:t>То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ҷ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>икистон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 буд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ои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1929-1932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о 1931-1935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ои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 1933-1937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о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и 1924-1930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о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и 1927-1931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F36732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“Чакан” ба фа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расти ЮНЕСКО дохил карда шуд?</w:t>
      </w:r>
    </w:p>
    <w:p w:rsidR="00F00EDA" w:rsidRPr="005F7DC8" w:rsidRDefault="00F00EDA" w:rsidP="00F36732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$A)12 апрели соли 2012;</w:t>
      </w:r>
    </w:p>
    <w:p w:rsidR="00F00EDA" w:rsidRPr="005F7DC8" w:rsidRDefault="00F00EDA" w:rsidP="00F36732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15 майи соли 2016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F00EDA" w:rsidRPr="005F7DC8" w:rsidRDefault="00F00EDA" w:rsidP="00F36732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29 ноябри соли 2018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F36732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13 январи соли 2010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Default="00F00EDA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5 декабри соли 2020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2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Суруди миллии Љумњурии Тољикистон кадом сол ќабул шуд?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23-юми сентябри  соли 1997;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13-уми сентябри соли 1994;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7-уми сентябри соли 1994;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12-уми августи соли 1999;</w:t>
      </w:r>
    </w:p>
    <w:p w:rsidR="00F00EDA" w:rsidRPr="003450DE" w:rsidRDefault="00F00EDA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25-уми январи соли 1992;</w:t>
      </w:r>
    </w:p>
    <w:sectPr w:rsidR="00F00EDA" w:rsidRPr="003450DE" w:rsidSect="00C30B6E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EDA" w:rsidRDefault="00F00EDA" w:rsidP="00CA0CE5">
      <w:pPr>
        <w:spacing w:after="0" w:line="240" w:lineRule="auto"/>
      </w:pPr>
      <w:r>
        <w:separator/>
      </w:r>
    </w:p>
  </w:endnote>
  <w:endnote w:type="continuationSeparator" w:id="0">
    <w:p w:rsidR="00F00EDA" w:rsidRDefault="00F00EDA" w:rsidP="00CA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EDA" w:rsidRDefault="00F00EDA">
    <w:pPr>
      <w:pStyle w:val="Footer"/>
      <w:jc w:val="center"/>
    </w:pPr>
    <w:fldSimple w:instr="PAGE   \* MERGEFORMAT">
      <w:r>
        <w:rPr>
          <w:noProof/>
        </w:rPr>
        <w:t>35</w:t>
      </w:r>
    </w:fldSimple>
  </w:p>
  <w:p w:rsidR="00F00EDA" w:rsidRDefault="00F00E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EDA" w:rsidRDefault="00F00EDA" w:rsidP="00CA0CE5">
      <w:pPr>
        <w:spacing w:after="0" w:line="240" w:lineRule="auto"/>
      </w:pPr>
      <w:r>
        <w:separator/>
      </w:r>
    </w:p>
  </w:footnote>
  <w:footnote w:type="continuationSeparator" w:id="0">
    <w:p w:rsidR="00F00EDA" w:rsidRDefault="00F00EDA" w:rsidP="00CA0C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4299"/>
    <w:rsid w:val="000040D0"/>
    <w:rsid w:val="000116A7"/>
    <w:rsid w:val="00033520"/>
    <w:rsid w:val="00042CE2"/>
    <w:rsid w:val="00042D08"/>
    <w:rsid w:val="000445A9"/>
    <w:rsid w:val="0004758B"/>
    <w:rsid w:val="00050CAA"/>
    <w:rsid w:val="000550CC"/>
    <w:rsid w:val="000636F9"/>
    <w:rsid w:val="00091B8E"/>
    <w:rsid w:val="00092E0F"/>
    <w:rsid w:val="00095AC1"/>
    <w:rsid w:val="000B76AD"/>
    <w:rsid w:val="000D4AF3"/>
    <w:rsid w:val="000D5C27"/>
    <w:rsid w:val="000D7F39"/>
    <w:rsid w:val="000E4423"/>
    <w:rsid w:val="000E6224"/>
    <w:rsid w:val="00111C03"/>
    <w:rsid w:val="001146D4"/>
    <w:rsid w:val="0013077A"/>
    <w:rsid w:val="00136883"/>
    <w:rsid w:val="0014376F"/>
    <w:rsid w:val="00154A00"/>
    <w:rsid w:val="001760FB"/>
    <w:rsid w:val="00184DFE"/>
    <w:rsid w:val="0019064A"/>
    <w:rsid w:val="001A1C14"/>
    <w:rsid w:val="001E3261"/>
    <w:rsid w:val="001F6E15"/>
    <w:rsid w:val="0023296A"/>
    <w:rsid w:val="00251025"/>
    <w:rsid w:val="0027167E"/>
    <w:rsid w:val="00273536"/>
    <w:rsid w:val="00275831"/>
    <w:rsid w:val="002760CD"/>
    <w:rsid w:val="00287B63"/>
    <w:rsid w:val="00296023"/>
    <w:rsid w:val="00297EF9"/>
    <w:rsid w:val="002A4E13"/>
    <w:rsid w:val="002A5003"/>
    <w:rsid w:val="002B5855"/>
    <w:rsid w:val="002B7FD9"/>
    <w:rsid w:val="002D22F0"/>
    <w:rsid w:val="002D72FE"/>
    <w:rsid w:val="002D7B0B"/>
    <w:rsid w:val="002E12DF"/>
    <w:rsid w:val="002F369B"/>
    <w:rsid w:val="003005EA"/>
    <w:rsid w:val="00322C27"/>
    <w:rsid w:val="003240AA"/>
    <w:rsid w:val="003340C8"/>
    <w:rsid w:val="00337F4C"/>
    <w:rsid w:val="00340376"/>
    <w:rsid w:val="00340C08"/>
    <w:rsid w:val="003450DE"/>
    <w:rsid w:val="003456EB"/>
    <w:rsid w:val="003659C0"/>
    <w:rsid w:val="00365AE0"/>
    <w:rsid w:val="00373377"/>
    <w:rsid w:val="00387A61"/>
    <w:rsid w:val="00395676"/>
    <w:rsid w:val="003959AA"/>
    <w:rsid w:val="003B13E3"/>
    <w:rsid w:val="003B5E28"/>
    <w:rsid w:val="003D458D"/>
    <w:rsid w:val="003D722D"/>
    <w:rsid w:val="003E2BF4"/>
    <w:rsid w:val="003E4337"/>
    <w:rsid w:val="003F240C"/>
    <w:rsid w:val="004149E2"/>
    <w:rsid w:val="00443240"/>
    <w:rsid w:val="004446F4"/>
    <w:rsid w:val="00472DA7"/>
    <w:rsid w:val="004740F0"/>
    <w:rsid w:val="00475426"/>
    <w:rsid w:val="00480BF0"/>
    <w:rsid w:val="00483A5C"/>
    <w:rsid w:val="00487C3C"/>
    <w:rsid w:val="00496A0A"/>
    <w:rsid w:val="004B329C"/>
    <w:rsid w:val="004C00D1"/>
    <w:rsid w:val="004D1223"/>
    <w:rsid w:val="004D6E0E"/>
    <w:rsid w:val="004E52D9"/>
    <w:rsid w:val="00511E70"/>
    <w:rsid w:val="00524299"/>
    <w:rsid w:val="00532A35"/>
    <w:rsid w:val="005401A6"/>
    <w:rsid w:val="00551304"/>
    <w:rsid w:val="00556F47"/>
    <w:rsid w:val="005605E9"/>
    <w:rsid w:val="005813EA"/>
    <w:rsid w:val="00585670"/>
    <w:rsid w:val="005B0C9C"/>
    <w:rsid w:val="005B1EAB"/>
    <w:rsid w:val="005C1BBA"/>
    <w:rsid w:val="005C7230"/>
    <w:rsid w:val="005D1DF7"/>
    <w:rsid w:val="005D4F04"/>
    <w:rsid w:val="005E30B2"/>
    <w:rsid w:val="005F04C9"/>
    <w:rsid w:val="005F2DE6"/>
    <w:rsid w:val="005F7DC8"/>
    <w:rsid w:val="00601445"/>
    <w:rsid w:val="00604338"/>
    <w:rsid w:val="0061160B"/>
    <w:rsid w:val="006430A2"/>
    <w:rsid w:val="0067727A"/>
    <w:rsid w:val="0068268B"/>
    <w:rsid w:val="006924AF"/>
    <w:rsid w:val="00693633"/>
    <w:rsid w:val="00696F0A"/>
    <w:rsid w:val="006A1FF5"/>
    <w:rsid w:val="006A37D2"/>
    <w:rsid w:val="006B1557"/>
    <w:rsid w:val="006B2C1A"/>
    <w:rsid w:val="006D016D"/>
    <w:rsid w:val="006D5E3E"/>
    <w:rsid w:val="006E369E"/>
    <w:rsid w:val="006E3E95"/>
    <w:rsid w:val="006F4F34"/>
    <w:rsid w:val="006F5444"/>
    <w:rsid w:val="00710DA3"/>
    <w:rsid w:val="007112C5"/>
    <w:rsid w:val="00726F87"/>
    <w:rsid w:val="00737228"/>
    <w:rsid w:val="00760AA4"/>
    <w:rsid w:val="0076187E"/>
    <w:rsid w:val="007650CA"/>
    <w:rsid w:val="00767D0C"/>
    <w:rsid w:val="007754D6"/>
    <w:rsid w:val="0077571E"/>
    <w:rsid w:val="00787409"/>
    <w:rsid w:val="0078784E"/>
    <w:rsid w:val="0079684B"/>
    <w:rsid w:val="007A0B0A"/>
    <w:rsid w:val="007A2DAD"/>
    <w:rsid w:val="007B32E9"/>
    <w:rsid w:val="007C15F8"/>
    <w:rsid w:val="007D18FB"/>
    <w:rsid w:val="007D4C5E"/>
    <w:rsid w:val="007D724E"/>
    <w:rsid w:val="007F19AF"/>
    <w:rsid w:val="008028C9"/>
    <w:rsid w:val="0081286A"/>
    <w:rsid w:val="00814634"/>
    <w:rsid w:val="008259E1"/>
    <w:rsid w:val="00834C33"/>
    <w:rsid w:val="00840160"/>
    <w:rsid w:val="00844E23"/>
    <w:rsid w:val="008474E3"/>
    <w:rsid w:val="0085720E"/>
    <w:rsid w:val="008602FB"/>
    <w:rsid w:val="00862408"/>
    <w:rsid w:val="00866328"/>
    <w:rsid w:val="00887B8C"/>
    <w:rsid w:val="008967DF"/>
    <w:rsid w:val="00897064"/>
    <w:rsid w:val="008A26ED"/>
    <w:rsid w:val="008D4C1C"/>
    <w:rsid w:val="008F0C31"/>
    <w:rsid w:val="008F4BC4"/>
    <w:rsid w:val="008F7FC1"/>
    <w:rsid w:val="00902989"/>
    <w:rsid w:val="009050A6"/>
    <w:rsid w:val="0091452C"/>
    <w:rsid w:val="00921DB4"/>
    <w:rsid w:val="00950FC7"/>
    <w:rsid w:val="00951082"/>
    <w:rsid w:val="009750D5"/>
    <w:rsid w:val="00993278"/>
    <w:rsid w:val="009A6E50"/>
    <w:rsid w:val="009A737F"/>
    <w:rsid w:val="009B5B7D"/>
    <w:rsid w:val="009B7412"/>
    <w:rsid w:val="009C448B"/>
    <w:rsid w:val="009F3CE4"/>
    <w:rsid w:val="00A00DA4"/>
    <w:rsid w:val="00A01E57"/>
    <w:rsid w:val="00A0259F"/>
    <w:rsid w:val="00A10AB5"/>
    <w:rsid w:val="00A111B6"/>
    <w:rsid w:val="00A12C84"/>
    <w:rsid w:val="00A15A05"/>
    <w:rsid w:val="00A2416E"/>
    <w:rsid w:val="00A32C73"/>
    <w:rsid w:val="00A344FA"/>
    <w:rsid w:val="00A34A9C"/>
    <w:rsid w:val="00A50059"/>
    <w:rsid w:val="00A53E90"/>
    <w:rsid w:val="00A6404A"/>
    <w:rsid w:val="00A66D03"/>
    <w:rsid w:val="00A76403"/>
    <w:rsid w:val="00A77AC7"/>
    <w:rsid w:val="00A80495"/>
    <w:rsid w:val="00A837E6"/>
    <w:rsid w:val="00A85F99"/>
    <w:rsid w:val="00A86915"/>
    <w:rsid w:val="00A94F57"/>
    <w:rsid w:val="00AC1DAF"/>
    <w:rsid w:val="00AC3C63"/>
    <w:rsid w:val="00AD71E1"/>
    <w:rsid w:val="00AE5461"/>
    <w:rsid w:val="00AE7620"/>
    <w:rsid w:val="00AF28D6"/>
    <w:rsid w:val="00B1214A"/>
    <w:rsid w:val="00B13408"/>
    <w:rsid w:val="00B167E9"/>
    <w:rsid w:val="00B16FD5"/>
    <w:rsid w:val="00B204A8"/>
    <w:rsid w:val="00B215C0"/>
    <w:rsid w:val="00B245F8"/>
    <w:rsid w:val="00B322E2"/>
    <w:rsid w:val="00B43141"/>
    <w:rsid w:val="00B46941"/>
    <w:rsid w:val="00B62D2B"/>
    <w:rsid w:val="00B65866"/>
    <w:rsid w:val="00B82A0D"/>
    <w:rsid w:val="00B8367B"/>
    <w:rsid w:val="00B87827"/>
    <w:rsid w:val="00BA6301"/>
    <w:rsid w:val="00BD0380"/>
    <w:rsid w:val="00BD5B61"/>
    <w:rsid w:val="00BD676A"/>
    <w:rsid w:val="00BF3398"/>
    <w:rsid w:val="00BF37FE"/>
    <w:rsid w:val="00C30B6E"/>
    <w:rsid w:val="00C31C35"/>
    <w:rsid w:val="00C410CB"/>
    <w:rsid w:val="00C631A3"/>
    <w:rsid w:val="00C70CF0"/>
    <w:rsid w:val="00C82565"/>
    <w:rsid w:val="00C92711"/>
    <w:rsid w:val="00CA0CE5"/>
    <w:rsid w:val="00CA7361"/>
    <w:rsid w:val="00CB0510"/>
    <w:rsid w:val="00CB4115"/>
    <w:rsid w:val="00CB5BED"/>
    <w:rsid w:val="00CE127C"/>
    <w:rsid w:val="00CE35D6"/>
    <w:rsid w:val="00CE6B35"/>
    <w:rsid w:val="00CF5200"/>
    <w:rsid w:val="00CF559B"/>
    <w:rsid w:val="00D1365C"/>
    <w:rsid w:val="00D17423"/>
    <w:rsid w:val="00D20016"/>
    <w:rsid w:val="00D23D21"/>
    <w:rsid w:val="00D24503"/>
    <w:rsid w:val="00D25C14"/>
    <w:rsid w:val="00D34CCB"/>
    <w:rsid w:val="00D44EE6"/>
    <w:rsid w:val="00D470F4"/>
    <w:rsid w:val="00D65013"/>
    <w:rsid w:val="00D7273E"/>
    <w:rsid w:val="00D74611"/>
    <w:rsid w:val="00D827DF"/>
    <w:rsid w:val="00D92D16"/>
    <w:rsid w:val="00D97B52"/>
    <w:rsid w:val="00DA2817"/>
    <w:rsid w:val="00DA4B73"/>
    <w:rsid w:val="00DB0913"/>
    <w:rsid w:val="00DC5603"/>
    <w:rsid w:val="00DC5A02"/>
    <w:rsid w:val="00DD76C9"/>
    <w:rsid w:val="00E0688A"/>
    <w:rsid w:val="00E10C02"/>
    <w:rsid w:val="00E1389F"/>
    <w:rsid w:val="00E221FF"/>
    <w:rsid w:val="00E248A0"/>
    <w:rsid w:val="00E25C63"/>
    <w:rsid w:val="00E37BE9"/>
    <w:rsid w:val="00E37CEB"/>
    <w:rsid w:val="00E51F06"/>
    <w:rsid w:val="00E82819"/>
    <w:rsid w:val="00E92EF3"/>
    <w:rsid w:val="00E948D7"/>
    <w:rsid w:val="00ED4958"/>
    <w:rsid w:val="00EF3788"/>
    <w:rsid w:val="00EF5FD7"/>
    <w:rsid w:val="00EF7231"/>
    <w:rsid w:val="00EF72DF"/>
    <w:rsid w:val="00F00EDA"/>
    <w:rsid w:val="00F16E0A"/>
    <w:rsid w:val="00F218A1"/>
    <w:rsid w:val="00F31173"/>
    <w:rsid w:val="00F338AF"/>
    <w:rsid w:val="00F33A1A"/>
    <w:rsid w:val="00F36732"/>
    <w:rsid w:val="00F43D77"/>
    <w:rsid w:val="00F4444D"/>
    <w:rsid w:val="00F64296"/>
    <w:rsid w:val="00F76ECC"/>
    <w:rsid w:val="00F81C44"/>
    <w:rsid w:val="00F823C2"/>
    <w:rsid w:val="00F95DA4"/>
    <w:rsid w:val="00FC1886"/>
    <w:rsid w:val="00FC1F5A"/>
    <w:rsid w:val="00FD1B72"/>
    <w:rsid w:val="00FE2B62"/>
    <w:rsid w:val="00FE2FEC"/>
    <w:rsid w:val="00FE3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B6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A0CE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A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A0CE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2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2A0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B8367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01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g.wikipedia.org/wiki/1958" TargetMode="External"/><Relationship Id="rId13" Type="http://schemas.openxmlformats.org/officeDocument/2006/relationships/hyperlink" Target="https://tg.wikipedia.org/wiki/195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g.wikipedia.org/wiki/%D0%98%D2%B6%D0%A8%D0%A1" TargetMode="External"/><Relationship Id="rId12" Type="http://schemas.openxmlformats.org/officeDocument/2006/relationships/hyperlink" Target="https://tg.wikipedia.org/wiki/%D0%98%D2%B6%D0%A8%D0%A1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g.wikipedia.org/wiki/1958" TargetMode="External"/><Relationship Id="rId11" Type="http://schemas.openxmlformats.org/officeDocument/2006/relationships/hyperlink" Target="https://tg.wikipedia.org/wiki/1958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tg.wikipedia.org/wiki/195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g.wikipedia.org/wiki/%D0%98%D2%B6%D0%A8%D0%A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914</TotalTime>
  <Pages>35</Pages>
  <Words>6740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250</cp:revision>
  <cp:lastPrinted>2023-12-07T07:36:00Z</cp:lastPrinted>
  <dcterms:created xsi:type="dcterms:W3CDTF">2023-05-03T17:16:00Z</dcterms:created>
  <dcterms:modified xsi:type="dcterms:W3CDTF">2025-04-24T09:55:00Z</dcterms:modified>
</cp:coreProperties>
</file>